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3922EC2B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3E2110">
        <w:rPr>
          <w:rFonts w:asciiTheme="minorHAnsi" w:hAnsiTheme="minorHAnsi" w:cstheme="minorHAnsi"/>
          <w:sz w:val="18"/>
          <w:szCs w:val="18"/>
        </w:rPr>
        <w:t>7</w:t>
      </w:r>
    </w:p>
    <w:p w14:paraId="5388D960" w14:textId="77777777" w:rsidR="00EE2954" w:rsidRDefault="00EE2954" w:rsidP="00EE2954">
      <w:pPr>
        <w:jc w:val="both"/>
        <w:rPr>
          <w:rFonts w:asciiTheme="minorHAnsi" w:hAnsiTheme="minorHAnsi"/>
          <w:b/>
        </w:rPr>
      </w:pPr>
      <w:bookmarkStart w:id="0" w:name="Prejemnik"/>
      <w:bookmarkStart w:id="1" w:name="Zadeva"/>
      <w:bookmarkEnd w:id="0"/>
      <w:bookmarkEnd w:id="1"/>
    </w:p>
    <w:p w14:paraId="5ADFD3CC" w14:textId="5090869B" w:rsidR="00EE2954" w:rsidRPr="006018AB" w:rsidRDefault="00EE2954" w:rsidP="00EE2954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57CD205C" w14:textId="77777777" w:rsidR="00EE2954" w:rsidRPr="006018AB" w:rsidRDefault="00EE2954" w:rsidP="00EE2954">
      <w:pPr>
        <w:jc w:val="both"/>
        <w:rPr>
          <w:rFonts w:asciiTheme="minorHAnsi" w:hAnsiTheme="minorHAnsi"/>
        </w:rPr>
      </w:pPr>
    </w:p>
    <w:p w14:paraId="735F4ECC" w14:textId="77777777" w:rsidR="00EE2954" w:rsidRPr="006018AB" w:rsidRDefault="00EE2954" w:rsidP="00EE2954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052944D2" w14:textId="77777777" w:rsidR="00EE2954" w:rsidRPr="00CF06D6" w:rsidRDefault="00EE2954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06BA236D" w14:textId="01774CB0" w:rsidR="00EF327B" w:rsidRPr="00EE2954" w:rsidRDefault="00EF327B" w:rsidP="00EE2954">
      <w:pPr>
        <w:jc w:val="center"/>
        <w:rPr>
          <w:rFonts w:asciiTheme="minorHAnsi" w:hAnsiTheme="minorHAnsi"/>
          <w:b/>
          <w:sz w:val="24"/>
          <w:szCs w:val="24"/>
        </w:rPr>
      </w:pPr>
      <w:r w:rsidRPr="005C36BB">
        <w:rPr>
          <w:rFonts w:asciiTheme="minorHAnsi" w:hAnsiTheme="minorHAnsi"/>
          <w:b/>
          <w:sz w:val="24"/>
          <w:szCs w:val="24"/>
        </w:rPr>
        <w:t xml:space="preserve">IZJAVA O IZPOLNJEVANJU REFERENČNIH POGOJEV </w:t>
      </w:r>
    </w:p>
    <w:p w14:paraId="318896F6" w14:textId="77777777" w:rsidR="00EE2954" w:rsidRDefault="00EE2954" w:rsidP="00EF327B">
      <w:pPr>
        <w:spacing w:line="276" w:lineRule="auto"/>
        <w:jc w:val="both"/>
        <w:rPr>
          <w:rFonts w:asciiTheme="minorHAnsi" w:hAnsiTheme="minorHAnsi" w:cstheme="minorHAnsi"/>
        </w:rPr>
      </w:pPr>
    </w:p>
    <w:p w14:paraId="0813CFB2" w14:textId="77777777" w:rsidR="00DC7377" w:rsidRDefault="00EF327B" w:rsidP="00EF327B">
      <w:pPr>
        <w:spacing w:line="276" w:lineRule="auto"/>
        <w:jc w:val="both"/>
        <w:rPr>
          <w:rFonts w:asciiTheme="minorHAnsi" w:hAnsiTheme="minorHAnsi" w:cstheme="minorHAnsi"/>
        </w:rPr>
      </w:pPr>
      <w:r w:rsidRPr="00C64067">
        <w:rPr>
          <w:rFonts w:asciiTheme="minorHAnsi" w:hAnsiTheme="minorHAnsi" w:cstheme="minorHAnsi"/>
        </w:rPr>
        <w:t xml:space="preserve">Izjavljamo, da smo </w:t>
      </w:r>
      <w:r w:rsidR="00C64067" w:rsidRPr="00C64067">
        <w:rPr>
          <w:rFonts w:asciiTheme="minorHAnsi" w:hAnsiTheme="minorHAnsi" w:cstheme="minorHAnsi"/>
        </w:rPr>
        <w:t>v zadnjih treh (3) letih od dneva oddaje ponudbe sam</w:t>
      </w:r>
      <w:r w:rsidR="00C64067">
        <w:rPr>
          <w:rFonts w:asciiTheme="minorHAnsi" w:hAnsiTheme="minorHAnsi" w:cstheme="minorHAnsi"/>
        </w:rPr>
        <w:t>i</w:t>
      </w:r>
      <w:r w:rsidR="00C64067" w:rsidRPr="00C64067">
        <w:rPr>
          <w:rFonts w:asciiTheme="minorHAnsi" w:hAnsiTheme="minorHAnsi" w:cstheme="minorHAnsi"/>
        </w:rPr>
        <w:t xml:space="preserve"> ali s partnerji v skupni ponudbi že izvedl</w:t>
      </w:r>
      <w:r w:rsidR="00C64067">
        <w:rPr>
          <w:rFonts w:asciiTheme="minorHAnsi" w:hAnsiTheme="minorHAnsi" w:cstheme="minorHAnsi"/>
        </w:rPr>
        <w:t>i</w:t>
      </w:r>
      <w:r w:rsidR="00DC7377">
        <w:rPr>
          <w:rFonts w:asciiTheme="minorHAnsi" w:hAnsiTheme="minorHAnsi" w:cstheme="minorHAnsi"/>
        </w:rPr>
        <w:t>:</w:t>
      </w:r>
    </w:p>
    <w:p w14:paraId="37A7AD45" w14:textId="77777777" w:rsidR="00DC7377" w:rsidRDefault="00DC7377" w:rsidP="00EF327B">
      <w:pPr>
        <w:spacing w:line="276" w:lineRule="auto"/>
        <w:jc w:val="both"/>
        <w:rPr>
          <w:rFonts w:asciiTheme="minorHAnsi" w:hAnsiTheme="minorHAnsi" w:cstheme="minorHAnsi"/>
        </w:rPr>
      </w:pPr>
    </w:p>
    <w:p w14:paraId="53B5AF0E" w14:textId="77777777" w:rsidR="00793510" w:rsidRPr="00793510" w:rsidRDefault="00793510" w:rsidP="00793510">
      <w:pPr>
        <w:pStyle w:val="Odstavekseznama"/>
        <w:spacing w:line="276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793510">
        <w:rPr>
          <w:rFonts w:asciiTheme="minorHAnsi" w:hAnsiTheme="minorHAnsi" w:cstheme="minorHAnsi"/>
          <w:b/>
          <w:bCs/>
          <w:u w:val="single"/>
        </w:rPr>
        <w:t>SKLOP 1: Digitalni marketing FS</w:t>
      </w:r>
    </w:p>
    <w:p w14:paraId="7C099608" w14:textId="77777777" w:rsidR="00793510" w:rsidRPr="00793510" w:rsidRDefault="00793510" w:rsidP="00793510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793510">
        <w:rPr>
          <w:rFonts w:asciiTheme="minorHAnsi" w:hAnsiTheme="minorHAnsi" w:cstheme="minorHAnsi"/>
        </w:rPr>
        <w:t>kampanje digitalnega marketinga za vsaj tri (3) različne naročnike iz slovenskega prostora v skupni vrednosti opravljenih storitev vsaj 20.000,00 EUR (brez DDV).</w:t>
      </w:r>
    </w:p>
    <w:p w14:paraId="39A98E33" w14:textId="77777777" w:rsidR="00EF327B" w:rsidRPr="006018AB" w:rsidRDefault="00EF327B" w:rsidP="00EF327B">
      <w:pPr>
        <w:jc w:val="both"/>
        <w:rPr>
          <w:rFonts w:asciiTheme="minorHAnsi" w:hAnsiTheme="min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EF327B" w:rsidRPr="006018AB" w14:paraId="3E7947F2" w14:textId="77777777" w:rsidTr="008E0D38">
        <w:trPr>
          <w:trHeight w:val="385"/>
        </w:trPr>
        <w:tc>
          <w:tcPr>
            <w:tcW w:w="2079" w:type="dxa"/>
            <w:vAlign w:val="center"/>
          </w:tcPr>
          <w:p w14:paraId="38C1163E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627F0896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7AF160B0" w14:textId="77777777" w:rsidTr="008E0D38">
        <w:trPr>
          <w:trHeight w:val="375"/>
        </w:trPr>
        <w:tc>
          <w:tcPr>
            <w:tcW w:w="2079" w:type="dxa"/>
            <w:vAlign w:val="center"/>
          </w:tcPr>
          <w:p w14:paraId="4DC9E681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559CC9AA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606E143A" w14:textId="77777777" w:rsidTr="008E0D38">
        <w:trPr>
          <w:cantSplit/>
          <w:trHeight w:val="358"/>
        </w:trPr>
        <w:tc>
          <w:tcPr>
            <w:tcW w:w="2079" w:type="dxa"/>
            <w:vAlign w:val="center"/>
          </w:tcPr>
          <w:p w14:paraId="1917294A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2897BE59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32E0BE9C" w14:textId="77777777" w:rsidTr="008E0D38">
        <w:trPr>
          <w:trHeight w:val="258"/>
        </w:trPr>
        <w:tc>
          <w:tcPr>
            <w:tcW w:w="2079" w:type="dxa"/>
            <w:vAlign w:val="center"/>
          </w:tcPr>
          <w:p w14:paraId="7A0AE23D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E9630F4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EF327B" w:rsidRPr="006018AB" w14:paraId="0BBE0CA7" w14:textId="77777777" w:rsidTr="008E0D38">
        <w:trPr>
          <w:trHeight w:val="1512"/>
        </w:trPr>
        <w:tc>
          <w:tcPr>
            <w:tcW w:w="2079" w:type="dxa"/>
            <w:vAlign w:val="center"/>
          </w:tcPr>
          <w:p w14:paraId="72FD2276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7420071E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14F814CC" w14:textId="77777777" w:rsidR="00EF327B" w:rsidRDefault="00EF327B" w:rsidP="00EF327B">
      <w:pPr>
        <w:jc w:val="both"/>
        <w:rPr>
          <w:rFonts w:asciiTheme="minorHAnsi" w:hAnsiTheme="minorHAnsi"/>
        </w:rPr>
      </w:pPr>
    </w:p>
    <w:p w14:paraId="0C429D72" w14:textId="77777777" w:rsidR="00EF327B" w:rsidRPr="006018AB" w:rsidRDefault="00EF327B" w:rsidP="00EF327B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EF327B" w:rsidRPr="006018AB" w14:paraId="67982169" w14:textId="77777777" w:rsidTr="008E0D38">
        <w:trPr>
          <w:trHeight w:val="385"/>
        </w:trPr>
        <w:tc>
          <w:tcPr>
            <w:tcW w:w="2079" w:type="dxa"/>
            <w:vAlign w:val="center"/>
          </w:tcPr>
          <w:p w14:paraId="729ECEE4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5173EEAC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601DE13B" w14:textId="77777777" w:rsidTr="008E0D38">
        <w:trPr>
          <w:trHeight w:val="375"/>
        </w:trPr>
        <w:tc>
          <w:tcPr>
            <w:tcW w:w="2079" w:type="dxa"/>
            <w:vAlign w:val="center"/>
          </w:tcPr>
          <w:p w14:paraId="5246ACAF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7C5B92DB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40EEBD5C" w14:textId="77777777" w:rsidTr="008E0D38">
        <w:trPr>
          <w:cantSplit/>
          <w:trHeight w:val="358"/>
        </w:trPr>
        <w:tc>
          <w:tcPr>
            <w:tcW w:w="2079" w:type="dxa"/>
            <w:vAlign w:val="center"/>
          </w:tcPr>
          <w:p w14:paraId="75567011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10164200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011E59F9" w14:textId="77777777" w:rsidTr="008E0D38">
        <w:trPr>
          <w:trHeight w:val="258"/>
        </w:trPr>
        <w:tc>
          <w:tcPr>
            <w:tcW w:w="2079" w:type="dxa"/>
            <w:vAlign w:val="center"/>
          </w:tcPr>
          <w:p w14:paraId="21E35794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29A3847C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EF327B" w:rsidRPr="006018AB" w14:paraId="35A64567" w14:textId="77777777" w:rsidTr="008E0D38">
        <w:trPr>
          <w:trHeight w:val="1512"/>
        </w:trPr>
        <w:tc>
          <w:tcPr>
            <w:tcW w:w="2079" w:type="dxa"/>
            <w:vAlign w:val="center"/>
          </w:tcPr>
          <w:p w14:paraId="046E5F88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9538F1F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23AA2CD1" w14:textId="77777777" w:rsidR="00793510" w:rsidRDefault="00793510">
      <w:r>
        <w:br w:type="page"/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EF327B" w:rsidRPr="006018AB" w14:paraId="5E5F3EBB" w14:textId="77777777" w:rsidTr="008E0D38">
        <w:trPr>
          <w:trHeight w:val="385"/>
        </w:trPr>
        <w:tc>
          <w:tcPr>
            <w:tcW w:w="2079" w:type="dxa"/>
            <w:vAlign w:val="center"/>
          </w:tcPr>
          <w:p w14:paraId="46C15046" w14:textId="0709F289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lastRenderedPageBreak/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013160E7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4BA6AAE1" w14:textId="77777777" w:rsidTr="008E0D38">
        <w:trPr>
          <w:trHeight w:val="375"/>
        </w:trPr>
        <w:tc>
          <w:tcPr>
            <w:tcW w:w="2079" w:type="dxa"/>
            <w:vAlign w:val="center"/>
          </w:tcPr>
          <w:p w14:paraId="06F66A59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365A922D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6B483E0E" w14:textId="77777777" w:rsidTr="008E0D38">
        <w:trPr>
          <w:cantSplit/>
          <w:trHeight w:val="358"/>
        </w:trPr>
        <w:tc>
          <w:tcPr>
            <w:tcW w:w="2079" w:type="dxa"/>
            <w:vAlign w:val="center"/>
          </w:tcPr>
          <w:p w14:paraId="53F64E1B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2B1F4FE1" w14:textId="77777777" w:rsidR="00EF327B" w:rsidRPr="006018AB" w:rsidRDefault="00EF327B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EF327B" w:rsidRPr="006018AB" w14:paraId="3B39D0B9" w14:textId="77777777" w:rsidTr="008E0D38">
        <w:trPr>
          <w:trHeight w:val="258"/>
        </w:trPr>
        <w:tc>
          <w:tcPr>
            <w:tcW w:w="2079" w:type="dxa"/>
            <w:vAlign w:val="center"/>
          </w:tcPr>
          <w:p w14:paraId="4D819EB0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00B1ACAB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EF327B" w:rsidRPr="006018AB" w14:paraId="22C950D8" w14:textId="77777777" w:rsidTr="008E0D38">
        <w:trPr>
          <w:trHeight w:val="1512"/>
        </w:trPr>
        <w:tc>
          <w:tcPr>
            <w:tcW w:w="2079" w:type="dxa"/>
            <w:vAlign w:val="center"/>
          </w:tcPr>
          <w:p w14:paraId="34091051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5AC3C0D3" w14:textId="77777777" w:rsidR="00EF327B" w:rsidRPr="006018AB" w:rsidRDefault="00EF327B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202F416B" w14:textId="77777777" w:rsidR="00EF327B" w:rsidRDefault="00EF327B" w:rsidP="00EF327B">
      <w:pPr>
        <w:jc w:val="both"/>
        <w:rPr>
          <w:rFonts w:asciiTheme="minorHAnsi" w:hAnsiTheme="minorHAnsi"/>
        </w:rPr>
      </w:pPr>
    </w:p>
    <w:p w14:paraId="251E2250" w14:textId="77777777" w:rsidR="00E258E2" w:rsidRPr="006018AB" w:rsidRDefault="00E258E2" w:rsidP="00EF327B">
      <w:pPr>
        <w:jc w:val="both"/>
        <w:rPr>
          <w:rFonts w:asciiTheme="minorHAnsi" w:hAnsiTheme="minorHAnsi"/>
        </w:rPr>
      </w:pPr>
    </w:p>
    <w:p w14:paraId="5AA456B8" w14:textId="77777777" w:rsidR="00E258E2" w:rsidRPr="00E258E2" w:rsidRDefault="00E258E2" w:rsidP="00E258E2">
      <w:pPr>
        <w:spacing w:line="276" w:lineRule="auto"/>
        <w:jc w:val="both"/>
        <w:rPr>
          <w:rFonts w:ascii="Calibri" w:hAnsi="Calibri" w:cs="Calibri"/>
        </w:rPr>
      </w:pPr>
      <w:r w:rsidRPr="00E258E2">
        <w:rPr>
          <w:rFonts w:ascii="Calibri" w:hAnsi="Calibri" w:cs="Calibri"/>
        </w:rPr>
        <w:t>Ponudnik predloži toliko potrdil (OBRAZEC</w:t>
      </w:r>
      <w:r w:rsidRPr="00E258E2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7</w:t>
      </w:r>
      <w:r w:rsidRPr="00E258E2">
        <w:rPr>
          <w:rFonts w:ascii="Calibri" w:hAnsi="Calibri" w:cs="Calibri"/>
        </w:rPr>
        <w:t>a), kolikor referenčnih del navaja.</w:t>
      </w:r>
    </w:p>
    <w:p w14:paraId="35F78A0A" w14:textId="77777777" w:rsid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0DF0C14" w14:textId="77777777" w:rsidR="00E258E2" w:rsidRDefault="00E258E2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8AEE25B" w14:textId="77777777" w:rsidR="00E258E2" w:rsidRPr="00CF06D6" w:rsidRDefault="00E258E2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FDB552B" w14:textId="77777777" w:rsidR="00CC2F0E" w:rsidRPr="00CC2F0E" w:rsidRDefault="00CC2F0E" w:rsidP="00CC2F0E">
      <w:pPr>
        <w:pStyle w:val="Odstavekseznama"/>
        <w:spacing w:line="276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CC2F0E">
        <w:rPr>
          <w:rFonts w:asciiTheme="minorHAnsi" w:hAnsiTheme="minorHAnsi" w:cstheme="minorHAnsi"/>
          <w:b/>
          <w:bCs/>
          <w:u w:val="single"/>
        </w:rPr>
        <w:t>SKLOP 2: Digitalni marketing KTMO</w:t>
      </w:r>
    </w:p>
    <w:p w14:paraId="4C5F4376" w14:textId="77777777" w:rsidR="00CC2F0E" w:rsidRPr="00CC2F0E" w:rsidRDefault="00CC2F0E" w:rsidP="00CC2F0E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CC2F0E">
        <w:rPr>
          <w:rFonts w:asciiTheme="minorHAnsi" w:hAnsiTheme="minorHAnsi" w:cstheme="minorHAnsi"/>
        </w:rPr>
        <w:t>kampanje digitalnega marketinga za vsaj tri (3) različne naročnike iz slovenskega prostora v skupni vrednosti opravljenih storitev vsaj 10.000,00 EUR (brez DDV).</w:t>
      </w:r>
    </w:p>
    <w:p w14:paraId="41009B67" w14:textId="33249696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CC2F0E" w:rsidRPr="006018AB" w14:paraId="7BCB1E85" w14:textId="77777777" w:rsidTr="008E0D38">
        <w:trPr>
          <w:trHeight w:val="385"/>
        </w:trPr>
        <w:tc>
          <w:tcPr>
            <w:tcW w:w="2079" w:type="dxa"/>
            <w:vAlign w:val="center"/>
          </w:tcPr>
          <w:p w14:paraId="4D55DCC4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72031860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35C81615" w14:textId="77777777" w:rsidTr="008E0D38">
        <w:trPr>
          <w:trHeight w:val="375"/>
        </w:trPr>
        <w:tc>
          <w:tcPr>
            <w:tcW w:w="2079" w:type="dxa"/>
            <w:vAlign w:val="center"/>
          </w:tcPr>
          <w:p w14:paraId="3A5EDA10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63E07A7E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36CE8E94" w14:textId="77777777" w:rsidTr="008E0D38">
        <w:trPr>
          <w:cantSplit/>
          <w:trHeight w:val="358"/>
        </w:trPr>
        <w:tc>
          <w:tcPr>
            <w:tcW w:w="2079" w:type="dxa"/>
            <w:vAlign w:val="center"/>
          </w:tcPr>
          <w:p w14:paraId="5803E318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282BE3CA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7A25BE07" w14:textId="77777777" w:rsidTr="008E0D38">
        <w:trPr>
          <w:trHeight w:val="258"/>
        </w:trPr>
        <w:tc>
          <w:tcPr>
            <w:tcW w:w="2079" w:type="dxa"/>
            <w:vAlign w:val="center"/>
          </w:tcPr>
          <w:p w14:paraId="2D40A792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246963C8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CC2F0E" w:rsidRPr="006018AB" w14:paraId="4D6953ED" w14:textId="77777777" w:rsidTr="008E0D38">
        <w:trPr>
          <w:trHeight w:val="1512"/>
        </w:trPr>
        <w:tc>
          <w:tcPr>
            <w:tcW w:w="2079" w:type="dxa"/>
            <w:vAlign w:val="center"/>
          </w:tcPr>
          <w:p w14:paraId="14F81299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BEE3B65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52DEEDCE" w14:textId="77777777" w:rsidR="00CC2F0E" w:rsidRDefault="00CC2F0E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05CCC76" w14:textId="77777777" w:rsidR="00567FF9" w:rsidRDefault="00567FF9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CC2F0E" w:rsidRPr="006018AB" w14:paraId="7B880E61" w14:textId="77777777" w:rsidTr="008E0D38">
        <w:trPr>
          <w:trHeight w:val="385"/>
        </w:trPr>
        <w:tc>
          <w:tcPr>
            <w:tcW w:w="2079" w:type="dxa"/>
            <w:vAlign w:val="center"/>
          </w:tcPr>
          <w:p w14:paraId="276FE563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0ABFCF80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70112261" w14:textId="77777777" w:rsidTr="008E0D38">
        <w:trPr>
          <w:trHeight w:val="375"/>
        </w:trPr>
        <w:tc>
          <w:tcPr>
            <w:tcW w:w="2079" w:type="dxa"/>
            <w:vAlign w:val="center"/>
          </w:tcPr>
          <w:p w14:paraId="2D9C97E0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6B7B30EF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05B98976" w14:textId="77777777" w:rsidTr="008E0D38">
        <w:trPr>
          <w:cantSplit/>
          <w:trHeight w:val="358"/>
        </w:trPr>
        <w:tc>
          <w:tcPr>
            <w:tcW w:w="2079" w:type="dxa"/>
            <w:vAlign w:val="center"/>
          </w:tcPr>
          <w:p w14:paraId="5C60D042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092258E9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72416FEF" w14:textId="77777777" w:rsidTr="008E0D38">
        <w:trPr>
          <w:trHeight w:val="258"/>
        </w:trPr>
        <w:tc>
          <w:tcPr>
            <w:tcW w:w="2079" w:type="dxa"/>
            <w:vAlign w:val="center"/>
          </w:tcPr>
          <w:p w14:paraId="39DB2ACA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280566B2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CC2F0E" w:rsidRPr="006018AB" w14:paraId="7659C6E8" w14:textId="77777777" w:rsidTr="008E0D38">
        <w:trPr>
          <w:trHeight w:val="1512"/>
        </w:trPr>
        <w:tc>
          <w:tcPr>
            <w:tcW w:w="2079" w:type="dxa"/>
            <w:vAlign w:val="center"/>
          </w:tcPr>
          <w:p w14:paraId="537029A5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0FA88AB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23D11719" w14:textId="77777777" w:rsidR="00CC2F0E" w:rsidRDefault="00CC2F0E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76FA468" w14:textId="77777777" w:rsidR="00567FF9" w:rsidRDefault="00567FF9">
      <w:r>
        <w:br w:type="page"/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CC2F0E" w:rsidRPr="006018AB" w14:paraId="55153A27" w14:textId="77777777" w:rsidTr="008E0D38">
        <w:trPr>
          <w:trHeight w:val="385"/>
        </w:trPr>
        <w:tc>
          <w:tcPr>
            <w:tcW w:w="2079" w:type="dxa"/>
            <w:vAlign w:val="center"/>
          </w:tcPr>
          <w:p w14:paraId="7D9E9C26" w14:textId="031C8038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lastRenderedPageBreak/>
              <w:t xml:space="preserve">Naziv </w:t>
            </w:r>
            <w:r>
              <w:rPr>
                <w:rFonts w:asciiTheme="minorHAnsi" w:hAnsiTheme="minorHAnsi"/>
              </w:rPr>
              <w:t>projekta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48D95817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7022A567" w14:textId="77777777" w:rsidTr="008E0D38">
        <w:trPr>
          <w:trHeight w:val="375"/>
        </w:trPr>
        <w:tc>
          <w:tcPr>
            <w:tcW w:w="2079" w:type="dxa"/>
            <w:vAlign w:val="center"/>
          </w:tcPr>
          <w:p w14:paraId="2A64D52B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Naročnik</w:t>
            </w:r>
            <w:r w:rsidRPr="006018AB">
              <w:rPr>
                <w:rFonts w:asciiTheme="minorHAnsi" w:hAnsiTheme="minorHAnsi"/>
              </w:rPr>
              <w:t>:</w:t>
            </w:r>
          </w:p>
        </w:tc>
        <w:tc>
          <w:tcPr>
            <w:tcW w:w="7513" w:type="dxa"/>
          </w:tcPr>
          <w:p w14:paraId="795294C8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77FC7028" w14:textId="77777777" w:rsidTr="008E0D38">
        <w:trPr>
          <w:cantSplit/>
          <w:trHeight w:val="358"/>
        </w:trPr>
        <w:tc>
          <w:tcPr>
            <w:tcW w:w="2079" w:type="dxa"/>
            <w:vAlign w:val="center"/>
          </w:tcPr>
          <w:p w14:paraId="7C305E38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Datum izvedbe:</w:t>
            </w:r>
          </w:p>
        </w:tc>
        <w:tc>
          <w:tcPr>
            <w:tcW w:w="7513" w:type="dxa"/>
            <w:vAlign w:val="bottom"/>
          </w:tcPr>
          <w:p w14:paraId="669B89A5" w14:textId="77777777" w:rsidR="00CC2F0E" w:rsidRPr="006018AB" w:rsidRDefault="00CC2F0E" w:rsidP="008E0D38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CC2F0E" w:rsidRPr="006018AB" w14:paraId="6556B682" w14:textId="77777777" w:rsidTr="008E0D38">
        <w:trPr>
          <w:trHeight w:val="258"/>
        </w:trPr>
        <w:tc>
          <w:tcPr>
            <w:tcW w:w="2079" w:type="dxa"/>
            <w:vAlign w:val="center"/>
          </w:tcPr>
          <w:p w14:paraId="2A6799FB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638AF7F1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CC2F0E" w:rsidRPr="006018AB" w14:paraId="7A0E12B4" w14:textId="77777777" w:rsidTr="008E0D38">
        <w:trPr>
          <w:trHeight w:val="1512"/>
        </w:trPr>
        <w:tc>
          <w:tcPr>
            <w:tcW w:w="2079" w:type="dxa"/>
            <w:vAlign w:val="center"/>
          </w:tcPr>
          <w:p w14:paraId="4AA490E3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Obseg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6573161" w14:textId="77777777" w:rsidR="00CC2F0E" w:rsidRPr="006018AB" w:rsidRDefault="00CC2F0E" w:rsidP="008E0D38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01784292" w14:textId="77777777" w:rsidR="00CC2F0E" w:rsidRDefault="00CC2F0E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DB1D3FB" w14:textId="77777777" w:rsidR="00606BDB" w:rsidRPr="00CF06D6" w:rsidRDefault="00606BDB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EEC46BE" w14:textId="219BA305" w:rsidR="00E258E2" w:rsidRPr="00E258E2" w:rsidRDefault="00E258E2" w:rsidP="00E258E2">
      <w:pPr>
        <w:spacing w:line="276" w:lineRule="auto"/>
        <w:jc w:val="both"/>
        <w:rPr>
          <w:rFonts w:ascii="Calibri" w:hAnsi="Calibri" w:cs="Calibri"/>
        </w:rPr>
      </w:pPr>
      <w:r w:rsidRPr="00E258E2">
        <w:rPr>
          <w:rFonts w:ascii="Calibri" w:hAnsi="Calibri" w:cs="Calibri"/>
        </w:rPr>
        <w:t>Ponudnik predloži toliko potrdil (OBRAZEC</w:t>
      </w:r>
      <w:r w:rsidRPr="00E258E2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7</w:t>
      </w:r>
      <w:r w:rsidRPr="00E258E2">
        <w:rPr>
          <w:rFonts w:ascii="Calibri" w:hAnsi="Calibri" w:cs="Calibri"/>
        </w:rPr>
        <w:t>a), kolikor referenčnih del navaja.</w:t>
      </w: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413B294" w14:textId="77777777" w:rsidR="00637FCF" w:rsidRDefault="00637FCF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555F71E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7A485B2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BED714C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45F14C0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588AF89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39B69E4E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D8D13FF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3143757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367EA8F7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4F295F3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C8D9ADC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704DB82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33B9A628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2F60074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2069BCA3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464EF3E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6F39CA5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C90CA4B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5158D29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EF2C002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85EA968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88F0F00" w14:textId="77777777" w:rsidR="00E258E2" w:rsidRDefault="00E258E2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92C45D1" w14:textId="77777777" w:rsidR="00637FCF" w:rsidRPr="006018AB" w:rsidRDefault="00637FCF" w:rsidP="00637FCF">
      <w:pPr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Kraj:</w:t>
      </w:r>
      <w:r w:rsidRPr="006018AB">
        <w:rPr>
          <w:rFonts w:asciiTheme="minorHAnsi" w:hAnsiTheme="minorHAnsi" w:cs="Tahoma"/>
        </w:rPr>
        <w:tab/>
        <w:t>____________________</w:t>
      </w:r>
    </w:p>
    <w:p w14:paraId="527F1700" w14:textId="77777777" w:rsidR="00637FCF" w:rsidRPr="006018AB" w:rsidRDefault="00637FCF" w:rsidP="00637FCF">
      <w:pPr>
        <w:jc w:val="both"/>
        <w:rPr>
          <w:rFonts w:asciiTheme="minorHAnsi" w:hAnsiTheme="minorHAnsi" w:cs="Tahoma"/>
          <w:b/>
        </w:rPr>
      </w:pPr>
    </w:p>
    <w:p w14:paraId="70A23E0D" w14:textId="77777777" w:rsidR="00637FCF" w:rsidRPr="006018AB" w:rsidRDefault="00637FCF" w:rsidP="00637FCF">
      <w:pPr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Datum:</w:t>
      </w:r>
      <w:r w:rsidRPr="006018AB">
        <w:rPr>
          <w:rFonts w:asciiTheme="minorHAnsi" w:hAnsiTheme="minorHAnsi" w:cs="Tahoma"/>
        </w:rPr>
        <w:tab/>
        <w:t>____________________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 xml:space="preserve"> Žig:</w:t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  <w:t>Podpis pooblaščene osebe:</w:t>
      </w:r>
    </w:p>
    <w:p w14:paraId="1B337DDF" w14:textId="77777777" w:rsidR="00637FCF" w:rsidRPr="006018AB" w:rsidRDefault="00637FCF" w:rsidP="00637FCF">
      <w:pPr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  <w:r w:rsidRPr="006018AB">
        <w:rPr>
          <w:rFonts w:asciiTheme="minorHAnsi" w:hAnsiTheme="minorHAnsi" w:cs="Tahoma"/>
        </w:rPr>
        <w:tab/>
      </w:r>
    </w:p>
    <w:p w14:paraId="2170A550" w14:textId="6703EF73" w:rsidR="00637FCF" w:rsidRDefault="00637FCF" w:rsidP="00637FCF">
      <w:pPr>
        <w:ind w:left="5040" w:firstLine="624"/>
        <w:jc w:val="both"/>
        <w:rPr>
          <w:rFonts w:asciiTheme="minorHAnsi" w:hAnsiTheme="minorHAnsi" w:cs="Tahoma"/>
        </w:rPr>
      </w:pPr>
      <w:r w:rsidRPr="006018AB">
        <w:rPr>
          <w:rFonts w:asciiTheme="minorHAnsi" w:hAnsiTheme="minorHAnsi" w:cs="Tahoma"/>
        </w:rPr>
        <w:t>______________________</w:t>
      </w:r>
    </w:p>
    <w:p w14:paraId="0A04012E" w14:textId="30A037BE" w:rsidR="00637FCF" w:rsidRDefault="00637FCF">
      <w:pPr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br w:type="page"/>
      </w:r>
    </w:p>
    <w:p w14:paraId="0D874134" w14:textId="7E840B48" w:rsidR="00637FCF" w:rsidRPr="006018AB" w:rsidRDefault="00637FCF" w:rsidP="00637FCF">
      <w:pPr>
        <w:jc w:val="right"/>
        <w:rPr>
          <w:rFonts w:asciiTheme="minorHAnsi" w:hAnsiTheme="minorHAnsi" w:cs="Tahoma"/>
        </w:rPr>
      </w:pPr>
      <w:r w:rsidRPr="00CF06D6">
        <w:rPr>
          <w:rFonts w:asciiTheme="minorHAnsi" w:hAnsiTheme="minorHAnsi" w:cstheme="minorHAnsi"/>
          <w:sz w:val="18"/>
          <w:szCs w:val="18"/>
        </w:rPr>
        <w:lastRenderedPageBreak/>
        <w:t xml:space="preserve">OBRAZEC </w:t>
      </w:r>
      <w:r>
        <w:rPr>
          <w:rFonts w:asciiTheme="minorHAnsi" w:hAnsiTheme="minorHAnsi" w:cstheme="minorHAnsi"/>
          <w:sz w:val="18"/>
          <w:szCs w:val="18"/>
        </w:rPr>
        <w:t>7</w:t>
      </w:r>
      <w:r>
        <w:rPr>
          <w:rFonts w:asciiTheme="minorHAnsi" w:hAnsiTheme="minorHAnsi" w:cstheme="minorHAnsi"/>
          <w:sz w:val="18"/>
          <w:szCs w:val="18"/>
        </w:rPr>
        <w:t>a</w:t>
      </w:r>
    </w:p>
    <w:p w14:paraId="48DCD969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4545C7">
        <w:rPr>
          <w:rFonts w:ascii="Calibri" w:hAnsi="Calibri" w:cs="Calibri"/>
          <w:b/>
          <w:sz w:val="24"/>
          <w:szCs w:val="24"/>
        </w:rPr>
        <w:t>POTRDILO O REFERENČNEM DELU</w:t>
      </w:r>
    </w:p>
    <w:p w14:paraId="5B8D74DF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CC98625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A2C324D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Podpisani izdajatelj potrdila</w:t>
      </w:r>
      <w:r w:rsidRPr="004545C7">
        <w:rPr>
          <w:rFonts w:ascii="Calibri" w:hAnsi="Calibri" w:cs="Calibri"/>
        </w:rPr>
        <w:tab/>
        <w:t>________________________________________________________</w:t>
      </w:r>
    </w:p>
    <w:p w14:paraId="4C928D49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  <w:i/>
        </w:rPr>
        <w:t>(naziv)</w:t>
      </w:r>
    </w:p>
    <w:p w14:paraId="2D431724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1DB8FF5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5F2E4F3E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4545C7">
        <w:rPr>
          <w:rFonts w:ascii="Calibri" w:hAnsi="Calibri" w:cs="Calibri"/>
          <w:i/>
        </w:rPr>
        <w:t>(naslov)</w:t>
      </w:r>
    </w:p>
    <w:p w14:paraId="0EA2E1EF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9C2413A" w14:textId="3CFCE86B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kot </w:t>
      </w:r>
      <w:r w:rsidRPr="004545C7">
        <w:rPr>
          <w:rFonts w:ascii="Calibri" w:hAnsi="Calibri" w:cs="Calibri"/>
        </w:rPr>
        <w:t>naročnik</w:t>
      </w:r>
      <w:r w:rsidRPr="004545C7">
        <w:rPr>
          <w:rFonts w:ascii="Calibri" w:hAnsi="Calibri" w:cs="Calibri"/>
        </w:rPr>
        <w:t xml:space="preserve"> potrjujemo, da je izvajalec</w:t>
      </w:r>
    </w:p>
    <w:p w14:paraId="4C4D18C6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4BC4171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052759E8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4545C7">
        <w:rPr>
          <w:rFonts w:ascii="Calibri" w:hAnsi="Calibri" w:cs="Calibri"/>
          <w:i/>
        </w:rPr>
        <w:t>(naziv)</w:t>
      </w:r>
    </w:p>
    <w:p w14:paraId="51B0C231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516B263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52C6389C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4545C7">
        <w:rPr>
          <w:rFonts w:ascii="Calibri" w:hAnsi="Calibri" w:cs="Calibri"/>
          <w:i/>
        </w:rPr>
        <w:t>(naslov)</w:t>
      </w:r>
    </w:p>
    <w:p w14:paraId="19769ECD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CF492C1" w14:textId="77777777" w:rsidR="009C1891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v obdobju od ________________________________ do _______________________________ za </w:t>
      </w:r>
    </w:p>
    <w:p w14:paraId="48C27A7D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6B6E80D" w14:textId="23358FB6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naše potrebe izvajal </w:t>
      </w:r>
      <w:r w:rsidR="009C1891">
        <w:rPr>
          <w:rFonts w:ascii="Calibri" w:hAnsi="Calibri" w:cs="Calibri"/>
        </w:rPr>
        <w:t>storitve digitalnega marketinga, ki so obsegale: ____________________________</w:t>
      </w:r>
    </w:p>
    <w:p w14:paraId="61F122CC" w14:textId="77777777" w:rsid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10FD361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6D21B453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DFEFA9A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76113A85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636C821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79A2662D" w14:textId="77777777" w:rsidR="009C1891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286C661E" w14:textId="77777777" w:rsidR="009C1891" w:rsidRPr="004545C7" w:rsidRDefault="009C1891" w:rsidP="009C189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__________________________________________________________________________________</w:t>
      </w:r>
    </w:p>
    <w:p w14:paraId="16ADE665" w14:textId="77777777" w:rsidR="009C1891" w:rsidRPr="004545C7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10C3DE8" w14:textId="102852EF" w:rsidR="004545C7" w:rsidRPr="004545C7" w:rsidRDefault="009C1891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vrednosti </w:t>
      </w:r>
      <w:r w:rsidR="004545C7" w:rsidRPr="004545C7">
        <w:rPr>
          <w:rFonts w:ascii="Calibri" w:hAnsi="Calibri" w:cs="Calibri"/>
        </w:rPr>
        <w:t>_____________________EUR brez DDV.</w:t>
      </w:r>
    </w:p>
    <w:p w14:paraId="2DAFEA90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0C664C3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66146D7F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</w:p>
    <w:p w14:paraId="38B9871D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Če bi naročnik želel dodatne informacije v zvezi z izvršenimi deli, je kontaktna oseba:</w:t>
      </w:r>
    </w:p>
    <w:p w14:paraId="4081458B" w14:textId="77777777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</w:p>
    <w:p w14:paraId="3A55AF73" w14:textId="658D24FF" w:rsidR="004545C7" w:rsidRPr="004545C7" w:rsidRDefault="004545C7" w:rsidP="004545C7">
      <w:pPr>
        <w:pStyle w:val="Telobesedila"/>
        <w:spacing w:after="0"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______________________________, tel. št. _________________</w:t>
      </w:r>
      <w:r w:rsidR="009C1891">
        <w:rPr>
          <w:rFonts w:ascii="Calibri" w:hAnsi="Calibri" w:cs="Calibri"/>
        </w:rPr>
        <w:t xml:space="preserve"> e-pošta:</w:t>
      </w:r>
      <w:r w:rsidRPr="004545C7">
        <w:rPr>
          <w:rFonts w:ascii="Calibri" w:hAnsi="Calibri" w:cs="Calibri"/>
        </w:rPr>
        <w:t> _____________________.</w:t>
      </w:r>
    </w:p>
    <w:p w14:paraId="0438B356" w14:textId="77777777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E449494" w14:textId="5B621205" w:rsidR="004545C7" w:rsidRPr="004545C7" w:rsidRDefault="004545C7" w:rsidP="004545C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 xml:space="preserve">Izjavljamo, da so zgoraj navedeni podatki o izvedbi </w:t>
      </w:r>
      <w:r w:rsidR="009C1891" w:rsidRPr="004545C7">
        <w:rPr>
          <w:rFonts w:ascii="Calibri" w:hAnsi="Calibri" w:cs="Calibri"/>
        </w:rPr>
        <w:t>referenčnega</w:t>
      </w:r>
      <w:r w:rsidRPr="004545C7">
        <w:rPr>
          <w:rFonts w:ascii="Calibri" w:hAnsi="Calibri" w:cs="Calibri"/>
        </w:rPr>
        <w:t xml:space="preserve"> projekta </w:t>
      </w:r>
      <w:r w:rsidR="009C1891" w:rsidRPr="004545C7">
        <w:rPr>
          <w:rFonts w:ascii="Calibri" w:hAnsi="Calibri" w:cs="Calibri"/>
        </w:rPr>
        <w:t>resnični</w:t>
      </w:r>
      <w:r w:rsidRPr="004545C7">
        <w:rPr>
          <w:rFonts w:ascii="Calibri" w:hAnsi="Calibri" w:cs="Calibri"/>
        </w:rPr>
        <w:t>.</w:t>
      </w:r>
    </w:p>
    <w:p w14:paraId="7804BD4A" w14:textId="77777777" w:rsidR="004545C7" w:rsidRPr="004545C7" w:rsidRDefault="004545C7" w:rsidP="004545C7">
      <w:pPr>
        <w:spacing w:line="276" w:lineRule="auto"/>
        <w:jc w:val="both"/>
        <w:rPr>
          <w:rFonts w:ascii="Calibri" w:hAnsi="Calibri" w:cs="Calibri"/>
        </w:rPr>
      </w:pPr>
    </w:p>
    <w:p w14:paraId="4505D788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Kraj:</w:t>
      </w:r>
      <w:r w:rsidRPr="004545C7">
        <w:rPr>
          <w:rFonts w:ascii="Calibri" w:hAnsi="Calibri" w:cs="Calibri"/>
        </w:rPr>
        <w:tab/>
        <w:t>____________________</w:t>
      </w:r>
    </w:p>
    <w:p w14:paraId="0C2A56C6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  <w:b/>
        </w:rPr>
      </w:pPr>
    </w:p>
    <w:p w14:paraId="4F4F9FA7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>Datum:</w:t>
      </w:r>
      <w:r w:rsidRPr="004545C7">
        <w:rPr>
          <w:rFonts w:ascii="Calibri" w:hAnsi="Calibri" w:cs="Calibri"/>
        </w:rPr>
        <w:tab/>
        <w:t>____________________</w:t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  <w:t xml:space="preserve"> Žig:</w:t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  <w:t>Podpis pooblaščene osebe:</w:t>
      </w:r>
    </w:p>
    <w:p w14:paraId="3CACAC93" w14:textId="77777777" w:rsidR="004545C7" w:rsidRPr="004545C7" w:rsidRDefault="004545C7" w:rsidP="004545C7">
      <w:pPr>
        <w:spacing w:line="264" w:lineRule="auto"/>
        <w:jc w:val="both"/>
        <w:rPr>
          <w:rFonts w:ascii="Calibri" w:hAnsi="Calibri" w:cs="Calibri"/>
        </w:rPr>
      </w:pP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  <w:r w:rsidRPr="004545C7">
        <w:rPr>
          <w:rFonts w:ascii="Calibri" w:hAnsi="Calibri" w:cs="Calibri"/>
        </w:rPr>
        <w:tab/>
      </w:r>
    </w:p>
    <w:p w14:paraId="63190A54" w14:textId="04D8A7BE" w:rsidR="00CF06D6" w:rsidRPr="00CF06D6" w:rsidRDefault="004545C7" w:rsidP="009C1891">
      <w:pPr>
        <w:spacing w:line="264" w:lineRule="auto"/>
        <w:ind w:left="5040" w:firstLine="720"/>
        <w:jc w:val="both"/>
        <w:rPr>
          <w:rFonts w:asciiTheme="minorHAnsi" w:hAnsiTheme="minorHAnsi" w:cstheme="minorHAnsi"/>
        </w:rPr>
      </w:pPr>
      <w:r w:rsidRPr="004545C7">
        <w:rPr>
          <w:rFonts w:ascii="Calibri" w:hAnsi="Calibri" w:cs="Calibri"/>
        </w:rPr>
        <w:t>________________________</w:t>
      </w: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sectPr w:rsidR="00CF06D6" w:rsidRPr="00CF06D6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2BB21" w14:textId="77777777" w:rsidR="00FF38A5" w:rsidRDefault="00FF38A5" w:rsidP="00BB5C4F">
      <w:r>
        <w:separator/>
      </w:r>
    </w:p>
  </w:endnote>
  <w:endnote w:type="continuationSeparator" w:id="0">
    <w:p w14:paraId="524AB8C8" w14:textId="77777777" w:rsidR="00FF38A5" w:rsidRDefault="00FF38A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78DE5" w14:textId="77777777" w:rsidR="00FF38A5" w:rsidRDefault="00FF38A5" w:rsidP="00BB5C4F">
      <w:r>
        <w:separator/>
      </w:r>
    </w:p>
  </w:footnote>
  <w:footnote w:type="continuationSeparator" w:id="0">
    <w:p w14:paraId="061D671F" w14:textId="77777777" w:rsidR="00FF38A5" w:rsidRDefault="00FF38A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00883"/>
    <w:multiLevelType w:val="hybridMultilevel"/>
    <w:tmpl w:val="5BFE83A0"/>
    <w:lvl w:ilvl="0" w:tplc="77E63762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446524">
    <w:abstractNumId w:val="0"/>
  </w:num>
  <w:num w:numId="2" w16cid:durableId="1143501870">
    <w:abstractNumId w:val="7"/>
  </w:num>
  <w:num w:numId="3" w16cid:durableId="221141875">
    <w:abstractNumId w:val="1"/>
  </w:num>
  <w:num w:numId="4" w16cid:durableId="2049337000">
    <w:abstractNumId w:val="2"/>
  </w:num>
  <w:num w:numId="5" w16cid:durableId="1497726399">
    <w:abstractNumId w:val="6"/>
  </w:num>
  <w:num w:numId="6" w16cid:durableId="1609116642">
    <w:abstractNumId w:val="4"/>
  </w:num>
  <w:num w:numId="7" w16cid:durableId="93521255">
    <w:abstractNumId w:val="5"/>
  </w:num>
  <w:num w:numId="8" w16cid:durableId="88992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C58D2"/>
    <w:rsid w:val="003E2110"/>
    <w:rsid w:val="003F0DAA"/>
    <w:rsid w:val="00400569"/>
    <w:rsid w:val="00413C63"/>
    <w:rsid w:val="00443ABA"/>
    <w:rsid w:val="004545C7"/>
    <w:rsid w:val="004D4EC4"/>
    <w:rsid w:val="00511D99"/>
    <w:rsid w:val="00520770"/>
    <w:rsid w:val="00521826"/>
    <w:rsid w:val="00522FDF"/>
    <w:rsid w:val="005376C1"/>
    <w:rsid w:val="00567CF9"/>
    <w:rsid w:val="00567FF9"/>
    <w:rsid w:val="005A525C"/>
    <w:rsid w:val="005E7D8E"/>
    <w:rsid w:val="005F1331"/>
    <w:rsid w:val="00600597"/>
    <w:rsid w:val="006011E2"/>
    <w:rsid w:val="00606BDB"/>
    <w:rsid w:val="00612BC0"/>
    <w:rsid w:val="006211BD"/>
    <w:rsid w:val="00637FCF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93510"/>
    <w:rsid w:val="007B34C1"/>
    <w:rsid w:val="007D7968"/>
    <w:rsid w:val="007F4BAA"/>
    <w:rsid w:val="00852373"/>
    <w:rsid w:val="00862440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B696B"/>
    <w:rsid w:val="009C0E08"/>
    <w:rsid w:val="009C1891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62389"/>
    <w:rsid w:val="00C64067"/>
    <w:rsid w:val="00C81B9A"/>
    <w:rsid w:val="00CA0E4B"/>
    <w:rsid w:val="00CA382C"/>
    <w:rsid w:val="00CC2004"/>
    <w:rsid w:val="00CC2F0E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C7377"/>
    <w:rsid w:val="00DD30FF"/>
    <w:rsid w:val="00DD3A72"/>
    <w:rsid w:val="00DE0D13"/>
    <w:rsid w:val="00DF4439"/>
    <w:rsid w:val="00E01A26"/>
    <w:rsid w:val="00E01C78"/>
    <w:rsid w:val="00E10BCB"/>
    <w:rsid w:val="00E258E2"/>
    <w:rsid w:val="00E757D1"/>
    <w:rsid w:val="00E85D3B"/>
    <w:rsid w:val="00ED0B5C"/>
    <w:rsid w:val="00EE2954"/>
    <w:rsid w:val="00EF327B"/>
    <w:rsid w:val="00EF4AB1"/>
    <w:rsid w:val="00F1084A"/>
    <w:rsid w:val="00F160CC"/>
    <w:rsid w:val="00F22984"/>
    <w:rsid w:val="00F441FA"/>
    <w:rsid w:val="00F75BC3"/>
    <w:rsid w:val="00FB756D"/>
    <w:rsid w:val="00FF38A5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EF327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EF327B"/>
    <w:rPr>
      <w:rFonts w:ascii="Arial" w:eastAsiaTheme="minorEastAsia" w:hAnsi="Arial" w:cstheme="minorBid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rsid w:val="00793510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4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2021-08-02T11:00:00Z</dcterms:created>
  <dcterms:modified xsi:type="dcterms:W3CDTF">2023-09-20T05:06:00Z</dcterms:modified>
  <cp:contentStatus/>
</cp:coreProperties>
</file>